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91070" w14:textId="77777777" w:rsidR="004406C2" w:rsidRDefault="004406C2" w:rsidP="00440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SCAMMELY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fl.1401-12)</w:t>
      </w:r>
    </w:p>
    <w:p w14:paraId="1DC873CD" w14:textId="77777777" w:rsidR="004406C2" w:rsidRDefault="004406C2" w:rsidP="00440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St.Andrew’s</w:t>
      </w:r>
      <w:proofErr w:type="spellEnd"/>
      <w:proofErr w:type="gramEnd"/>
      <w:r>
        <w:rPr>
          <w:rFonts w:cs="Times New Roman"/>
          <w:szCs w:val="24"/>
        </w:rPr>
        <w:t xml:space="preserve"> Church, </w:t>
      </w:r>
      <w:proofErr w:type="spellStart"/>
      <w:r>
        <w:rPr>
          <w:rFonts w:cs="Times New Roman"/>
          <w:szCs w:val="24"/>
        </w:rPr>
        <w:t>Wickhampton</w:t>
      </w:r>
      <w:proofErr w:type="spellEnd"/>
      <w:r>
        <w:rPr>
          <w:rFonts w:cs="Times New Roman"/>
          <w:szCs w:val="24"/>
        </w:rPr>
        <w:t>, Norfolk.</w:t>
      </w:r>
    </w:p>
    <w:p w14:paraId="2E0F5485" w14:textId="77777777" w:rsidR="004406C2" w:rsidRDefault="004406C2" w:rsidP="004406C2">
      <w:pPr>
        <w:pStyle w:val="NoSpacing"/>
        <w:rPr>
          <w:rFonts w:cs="Times New Roman"/>
          <w:szCs w:val="24"/>
        </w:rPr>
      </w:pPr>
    </w:p>
    <w:p w14:paraId="1D2A2C03" w14:textId="77777777" w:rsidR="004406C2" w:rsidRDefault="004406C2" w:rsidP="004406C2">
      <w:pPr>
        <w:pStyle w:val="NoSpacing"/>
        <w:rPr>
          <w:rFonts w:cs="Times New Roman"/>
          <w:szCs w:val="24"/>
        </w:rPr>
      </w:pPr>
    </w:p>
    <w:p w14:paraId="75E743AE" w14:textId="77777777" w:rsidR="004406C2" w:rsidRDefault="004406C2" w:rsidP="00440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1401</w:t>
      </w:r>
      <w:r>
        <w:rPr>
          <w:rFonts w:cs="Times New Roman"/>
          <w:szCs w:val="24"/>
        </w:rPr>
        <w:tab/>
        <w:t>He became Rector.</w:t>
      </w:r>
    </w:p>
    <w:p w14:paraId="441C6D30" w14:textId="77777777" w:rsidR="004406C2" w:rsidRDefault="004406C2" w:rsidP="00440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11959166" w14:textId="77777777" w:rsidR="004406C2" w:rsidRDefault="004406C2" w:rsidP="004406C2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135-7,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31F7AA0E" w14:textId="77777777" w:rsidR="004406C2" w:rsidRDefault="004406C2" w:rsidP="004406C2">
      <w:pPr>
        <w:pStyle w:val="NoSpacing"/>
        <w:rPr>
          <w:rFonts w:cs="Times New Roman"/>
          <w:szCs w:val="24"/>
        </w:rPr>
      </w:pPr>
    </w:p>
    <w:p w14:paraId="0543B72D" w14:textId="77777777" w:rsidR="004406C2" w:rsidRDefault="004406C2" w:rsidP="004406C2">
      <w:pPr>
        <w:pStyle w:val="NoSpacing"/>
        <w:rPr>
          <w:rFonts w:cs="Times New Roman"/>
          <w:szCs w:val="24"/>
        </w:rPr>
      </w:pPr>
    </w:p>
    <w:p w14:paraId="11D6F5E5" w14:textId="77777777" w:rsidR="004406C2" w:rsidRDefault="004406C2" w:rsidP="004406C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February 2024</w:t>
      </w:r>
    </w:p>
    <w:p w14:paraId="0C8BA1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897BF" w14:textId="77777777" w:rsidR="004406C2" w:rsidRDefault="004406C2" w:rsidP="009139A6">
      <w:r>
        <w:separator/>
      </w:r>
    </w:p>
  </w:endnote>
  <w:endnote w:type="continuationSeparator" w:id="0">
    <w:p w14:paraId="0DD859AF" w14:textId="77777777" w:rsidR="004406C2" w:rsidRDefault="004406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E35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91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D23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9B0B7" w14:textId="77777777" w:rsidR="004406C2" w:rsidRDefault="004406C2" w:rsidP="009139A6">
      <w:r>
        <w:separator/>
      </w:r>
    </w:p>
  </w:footnote>
  <w:footnote w:type="continuationSeparator" w:id="0">
    <w:p w14:paraId="5A322DA3" w14:textId="77777777" w:rsidR="004406C2" w:rsidRDefault="004406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FD5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2EC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E2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6C2"/>
    <w:rsid w:val="000666E0"/>
    <w:rsid w:val="002510B7"/>
    <w:rsid w:val="004406C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33136"/>
  <w15:chartTrackingRefBased/>
  <w15:docId w15:val="{2DA6DF95-A642-452C-B19C-DD1E6BB6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2024-02-14T16:49:00Z</dcterms:created>
  <dcterms:modified xsi:type="dcterms:W3CDTF">2024-02-14T16:50:00Z</dcterms:modified>
</cp:coreProperties>
</file>